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F60B62" w14:textId="77777777" w:rsidR="00C44B8B" w:rsidRPr="0032612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26124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26124" w:rsidRPr="00326124" w14:paraId="28F60B6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60B63" w14:textId="77777777" w:rsidR="00C44B8B" w:rsidRPr="0032612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2612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60B64" w14:textId="5795E830" w:rsidR="00C44B8B" w:rsidRPr="00326124" w:rsidRDefault="00382B53" w:rsidP="00AA13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26124">
              <w:rPr>
                <w:b/>
                <w:sz w:val="26"/>
                <w:szCs w:val="26"/>
              </w:rPr>
              <w:t>202A_</w:t>
            </w:r>
            <w:r w:rsidR="007721BE">
              <w:rPr>
                <w:b/>
                <w:sz w:val="26"/>
                <w:szCs w:val="26"/>
              </w:rPr>
              <w:t>40</w:t>
            </w:r>
            <w:r w:rsidR="00A221CA">
              <w:rPr>
                <w:b/>
                <w:sz w:val="26"/>
                <w:szCs w:val="26"/>
              </w:rPr>
              <w:t>8</w:t>
            </w:r>
          </w:p>
        </w:tc>
      </w:tr>
      <w:tr w:rsidR="00326124" w:rsidRPr="00326124" w14:paraId="28F60B6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60B66" w14:textId="77777777" w:rsidR="00C44B8B" w:rsidRPr="0032612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26124">
              <w:rPr>
                <w:b/>
                <w:sz w:val="26"/>
                <w:szCs w:val="26"/>
              </w:rPr>
              <w:t xml:space="preserve">Номер материала </w:t>
            </w:r>
            <w:r w:rsidRPr="0032612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60B67" w14:textId="6975E18E" w:rsidR="00C44B8B" w:rsidRPr="007721BE" w:rsidRDefault="00A221C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2408344</w:t>
            </w:r>
          </w:p>
        </w:tc>
      </w:tr>
    </w:tbl>
    <w:p w14:paraId="28F60B69" w14:textId="77777777" w:rsidR="00C44B8B" w:rsidRPr="00326124" w:rsidRDefault="00C44B8B" w:rsidP="007721BE">
      <w:pPr>
        <w:spacing w:line="276" w:lineRule="auto"/>
        <w:ind w:left="4821" w:right="-1"/>
        <w:jc w:val="left"/>
        <w:rPr>
          <w:sz w:val="26"/>
          <w:szCs w:val="26"/>
        </w:rPr>
      </w:pPr>
      <w:r w:rsidRPr="00326124">
        <w:rPr>
          <w:sz w:val="26"/>
          <w:szCs w:val="26"/>
        </w:rPr>
        <w:t>_____________________________________</w:t>
      </w:r>
    </w:p>
    <w:p w14:paraId="28F60B6A" w14:textId="77777777" w:rsidR="00C44B8B" w:rsidRPr="0032612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26124">
        <w:rPr>
          <w:sz w:val="26"/>
          <w:szCs w:val="26"/>
        </w:rPr>
        <w:t xml:space="preserve">_____________________________________ </w:t>
      </w:r>
    </w:p>
    <w:p w14:paraId="28F60B6B" w14:textId="77777777" w:rsidR="00C44B8B" w:rsidRPr="0032612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26124">
        <w:rPr>
          <w:sz w:val="26"/>
          <w:szCs w:val="26"/>
        </w:rPr>
        <w:t>_____________________________________</w:t>
      </w:r>
    </w:p>
    <w:p w14:paraId="28F60B6C" w14:textId="77777777" w:rsidR="00C44B8B" w:rsidRPr="0032612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26124">
        <w:rPr>
          <w:sz w:val="26"/>
          <w:szCs w:val="26"/>
        </w:rPr>
        <w:tab/>
        <w:t xml:space="preserve">_______________________ /_____________ </w:t>
      </w:r>
    </w:p>
    <w:p w14:paraId="28F60B6D" w14:textId="77777777" w:rsidR="00C44B8B" w:rsidRPr="00326124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26124">
        <w:rPr>
          <w:sz w:val="26"/>
          <w:szCs w:val="26"/>
        </w:rPr>
        <w:t>“_______” ___________________ 20_____ г.</w:t>
      </w:r>
    </w:p>
    <w:p w14:paraId="28F60B6E" w14:textId="77777777" w:rsidR="00C44B8B" w:rsidRPr="00326124" w:rsidRDefault="00C44B8B" w:rsidP="00C44B8B"/>
    <w:p w14:paraId="28F60B6F" w14:textId="77777777" w:rsidR="00C44B8B" w:rsidRPr="00326124" w:rsidRDefault="00C44B8B" w:rsidP="00C44B8B"/>
    <w:p w14:paraId="28F60B70" w14:textId="77777777" w:rsidR="00C44B8B" w:rsidRPr="00326124" w:rsidRDefault="00C44B8B" w:rsidP="00C44B8B"/>
    <w:p w14:paraId="28F60B71" w14:textId="77777777" w:rsidR="00C44B8B" w:rsidRPr="00326124" w:rsidRDefault="00C44B8B" w:rsidP="00C44B8B">
      <w:pPr>
        <w:pStyle w:val="2"/>
        <w:numPr>
          <w:ilvl w:val="0"/>
          <w:numId w:val="0"/>
        </w:numPr>
        <w:spacing w:after="120"/>
      </w:pPr>
      <w:r w:rsidRPr="00326124">
        <w:t>ТЕХНИЧЕСКОЕ ЗАДАНИЕ</w:t>
      </w:r>
    </w:p>
    <w:p w14:paraId="28F60B72" w14:textId="77777777" w:rsidR="00A65683" w:rsidRPr="00326124" w:rsidRDefault="004F6968" w:rsidP="00773399">
      <w:pPr>
        <w:ind w:firstLine="0"/>
        <w:jc w:val="center"/>
        <w:rPr>
          <w:b/>
          <w:sz w:val="26"/>
          <w:szCs w:val="26"/>
        </w:rPr>
      </w:pPr>
      <w:r w:rsidRPr="00326124">
        <w:rPr>
          <w:b/>
          <w:sz w:val="26"/>
          <w:szCs w:val="26"/>
        </w:rPr>
        <w:t xml:space="preserve">на </w:t>
      </w:r>
      <w:r w:rsidR="00612811" w:rsidRPr="00326124">
        <w:rPr>
          <w:b/>
          <w:sz w:val="26"/>
          <w:szCs w:val="26"/>
        </w:rPr>
        <w:t xml:space="preserve">поставку </w:t>
      </w:r>
      <w:r w:rsidR="0064372C" w:rsidRPr="00326124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26124">
        <w:rPr>
          <w:b/>
          <w:sz w:val="26"/>
          <w:szCs w:val="26"/>
        </w:rPr>
        <w:t xml:space="preserve"> </w:t>
      </w:r>
    </w:p>
    <w:p w14:paraId="28F60B73" w14:textId="2381796D" w:rsidR="00612811" w:rsidRPr="00326124" w:rsidRDefault="000E16A4" w:rsidP="00773399">
      <w:pPr>
        <w:ind w:firstLine="0"/>
        <w:jc w:val="center"/>
        <w:rPr>
          <w:sz w:val="24"/>
          <w:szCs w:val="24"/>
        </w:rPr>
      </w:pPr>
      <w:r w:rsidRPr="00326124">
        <w:rPr>
          <w:b/>
          <w:sz w:val="26"/>
          <w:szCs w:val="26"/>
        </w:rPr>
        <w:t>(</w:t>
      </w:r>
      <w:r w:rsidR="00AA1315" w:rsidRPr="00AA1315">
        <w:rPr>
          <w:b/>
          <w:sz w:val="26"/>
          <w:szCs w:val="26"/>
        </w:rPr>
        <w:t>Зажим соединительный СС-2</w:t>
      </w:r>
      <w:r w:rsidR="00A221CA">
        <w:rPr>
          <w:b/>
          <w:sz w:val="26"/>
          <w:szCs w:val="26"/>
        </w:rPr>
        <w:t>6</w:t>
      </w:r>
      <w:r w:rsidR="00AA1315" w:rsidRPr="00AA1315">
        <w:rPr>
          <w:b/>
          <w:sz w:val="26"/>
          <w:szCs w:val="26"/>
        </w:rPr>
        <w:t>,0-14-</w:t>
      </w:r>
      <w:r w:rsidR="00A221CA">
        <w:rPr>
          <w:b/>
          <w:sz w:val="26"/>
          <w:szCs w:val="26"/>
        </w:rPr>
        <w:t>400</w:t>
      </w:r>
      <w:r w:rsidR="00AA1315">
        <w:rPr>
          <w:b/>
          <w:sz w:val="26"/>
          <w:szCs w:val="26"/>
        </w:rPr>
        <w:t>/</w:t>
      </w:r>
      <w:r w:rsidR="00A221CA">
        <w:rPr>
          <w:b/>
          <w:sz w:val="26"/>
          <w:szCs w:val="26"/>
        </w:rPr>
        <w:t>18</w:t>
      </w:r>
      <w:r w:rsidRPr="00326124">
        <w:rPr>
          <w:b/>
          <w:sz w:val="26"/>
          <w:szCs w:val="26"/>
        </w:rPr>
        <w:t>)</w:t>
      </w:r>
      <w:r w:rsidR="00731279">
        <w:rPr>
          <w:b/>
          <w:sz w:val="26"/>
          <w:szCs w:val="26"/>
        </w:rPr>
        <w:t xml:space="preserve"> (или эквивалент)</w:t>
      </w:r>
      <w:r w:rsidR="00FF4A2E">
        <w:rPr>
          <w:b/>
          <w:sz w:val="26"/>
          <w:szCs w:val="26"/>
        </w:rPr>
        <w:t xml:space="preserve"> Лот № </w:t>
      </w:r>
      <w:r w:rsidR="00FF4A2E" w:rsidRPr="00AC4281">
        <w:rPr>
          <w:b/>
          <w:sz w:val="26"/>
          <w:szCs w:val="26"/>
          <w:u w:val="single"/>
        </w:rPr>
        <w:t>202A</w:t>
      </w:r>
    </w:p>
    <w:p w14:paraId="28F60B74" w14:textId="77777777" w:rsidR="00020DD3" w:rsidRPr="00326124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8F60B75" w14:textId="77777777" w:rsidR="00612811" w:rsidRPr="0032612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6124">
        <w:rPr>
          <w:b/>
          <w:bCs/>
          <w:sz w:val="26"/>
          <w:szCs w:val="26"/>
        </w:rPr>
        <w:t xml:space="preserve">Технические требования к </w:t>
      </w:r>
      <w:r w:rsidR="000D4FD2" w:rsidRPr="00326124">
        <w:rPr>
          <w:b/>
          <w:bCs/>
          <w:sz w:val="26"/>
          <w:szCs w:val="26"/>
        </w:rPr>
        <w:t>продукции</w:t>
      </w:r>
      <w:r w:rsidRPr="00326124">
        <w:rPr>
          <w:b/>
          <w:bCs/>
          <w:sz w:val="26"/>
          <w:szCs w:val="26"/>
        </w:rPr>
        <w:t>.</w:t>
      </w:r>
    </w:p>
    <w:p w14:paraId="28F60B76" w14:textId="0F5DE75C" w:rsidR="000F2220" w:rsidRPr="00326124" w:rsidRDefault="00641E44" w:rsidP="000F2220">
      <w:pPr>
        <w:rPr>
          <w:sz w:val="24"/>
          <w:szCs w:val="24"/>
        </w:rPr>
      </w:pPr>
      <w:r w:rsidRPr="00326124">
        <w:rPr>
          <w:sz w:val="24"/>
          <w:szCs w:val="24"/>
        </w:rPr>
        <w:t xml:space="preserve">Технические требования, характеристики </w:t>
      </w:r>
      <w:r w:rsidR="00770408" w:rsidRPr="00326124">
        <w:rPr>
          <w:sz w:val="24"/>
          <w:szCs w:val="24"/>
        </w:rPr>
        <w:t>линейной арматуры и гасителей вибрации</w:t>
      </w:r>
      <w:r w:rsidR="004F4E9E" w:rsidRPr="00326124">
        <w:rPr>
          <w:sz w:val="24"/>
          <w:szCs w:val="24"/>
        </w:rPr>
        <w:t xml:space="preserve"> должны соответствовать параметрам </w:t>
      </w:r>
      <w:r w:rsidR="00075A9F" w:rsidRPr="00326124">
        <w:rPr>
          <w:sz w:val="24"/>
          <w:szCs w:val="24"/>
        </w:rPr>
        <w:t>ТУ-3449-031-</w:t>
      </w:r>
      <w:r w:rsidR="000F2220" w:rsidRPr="00326124">
        <w:rPr>
          <w:sz w:val="24"/>
          <w:szCs w:val="24"/>
        </w:rPr>
        <w:t>27560230-06 «Зажимы соединительные спиральные типа СС-Dпр-ХХ для проводов и тросов ВЛ».</w:t>
      </w:r>
    </w:p>
    <w:p w14:paraId="1B0A61AE" w14:textId="77777777" w:rsidR="007060E5" w:rsidRPr="00326124" w:rsidRDefault="007060E5" w:rsidP="000F2220">
      <w:pPr>
        <w:rPr>
          <w:sz w:val="24"/>
          <w:szCs w:val="24"/>
        </w:rPr>
      </w:pPr>
    </w:p>
    <w:p w14:paraId="6F80EBC0" w14:textId="3E835654" w:rsidR="007060E5" w:rsidRPr="00326124" w:rsidRDefault="007060E5" w:rsidP="007060E5">
      <w:pPr>
        <w:ind w:firstLine="0"/>
        <w:rPr>
          <w:sz w:val="24"/>
          <w:szCs w:val="24"/>
        </w:rPr>
      </w:pPr>
      <w:r w:rsidRPr="00326124">
        <w:rPr>
          <w:noProof/>
        </w:rPr>
        <w:drawing>
          <wp:inline distT="0" distB="0" distL="0" distR="0" wp14:anchorId="4F9398D9" wp14:editId="4BE104E2">
            <wp:extent cx="6692265" cy="1935480"/>
            <wp:effectExtent l="0" t="0" r="0" b="0"/>
            <wp:docPr id="2" name="Рисунок 2" descr="Зажимы соединительные спиральные типа CC-DПР-01, CC-DПР-11, CC-DПР ..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Зажимы соединительные спиральные типа CC-DПР-01, CC-DПР-11, CC-DПР ..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265" cy="193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60B77" w14:textId="77777777" w:rsidR="0009214F" w:rsidRPr="00326124" w:rsidRDefault="0009214F" w:rsidP="000F2220">
      <w:pPr>
        <w:rPr>
          <w:b/>
          <w:sz w:val="26"/>
          <w:szCs w:val="26"/>
          <w:u w:val="single"/>
        </w:rPr>
      </w:pPr>
    </w:p>
    <w:tbl>
      <w:tblPr>
        <w:tblW w:w="10774" w:type="dxa"/>
        <w:tblInd w:w="-34" w:type="dxa"/>
        <w:tblLook w:val="04A0" w:firstRow="1" w:lastRow="0" w:firstColumn="1" w:lastColumn="0" w:noHBand="0" w:noVBand="1"/>
      </w:tblPr>
      <w:tblGrid>
        <w:gridCol w:w="1784"/>
        <w:gridCol w:w="1466"/>
        <w:gridCol w:w="1817"/>
        <w:gridCol w:w="929"/>
        <w:gridCol w:w="1729"/>
        <w:gridCol w:w="1332"/>
        <w:gridCol w:w="1717"/>
      </w:tblGrid>
      <w:tr w:rsidR="007721BE" w:rsidRPr="00326124" w14:paraId="107CABBA" w14:textId="77777777" w:rsidTr="00297919">
        <w:trPr>
          <w:trHeight w:val="900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DB8F1" w14:textId="13FA71F4" w:rsidR="007721BE" w:rsidRPr="00326124" w:rsidRDefault="007721BE" w:rsidP="00CC2130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7721BE">
              <w:rPr>
                <w:bCs/>
                <w:sz w:val="22"/>
                <w:szCs w:val="22"/>
              </w:rPr>
              <w:t>Зажимы соединительные спиральные типа CC-Dпр-14 для соединения проводов</w:t>
            </w:r>
          </w:p>
        </w:tc>
      </w:tr>
      <w:tr w:rsidR="00326124" w:rsidRPr="00326124" w14:paraId="13C3F589" w14:textId="77777777" w:rsidTr="007060E5">
        <w:trPr>
          <w:trHeight w:val="900"/>
        </w:trPr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CCEBA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Марка зажима</w:t>
            </w:r>
          </w:p>
        </w:tc>
        <w:tc>
          <w:tcPr>
            <w:tcW w:w="328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37C00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Провода марок АС, АСКП, АСКС, АСК ПО ГОСТ 839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9024F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L, мм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A89B6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Прочность заделки провода, кН,не менее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CC15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Масса зажима, кг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F079D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bCs/>
                <w:sz w:val="22"/>
                <w:szCs w:val="22"/>
              </w:rPr>
              <w:t>Существующий аналог</w:t>
            </w:r>
          </w:p>
        </w:tc>
      </w:tr>
      <w:tr w:rsidR="00326124" w:rsidRPr="00326124" w14:paraId="03CB2A65" w14:textId="77777777" w:rsidTr="007060E5">
        <w:trPr>
          <w:trHeight w:val="660"/>
        </w:trPr>
        <w:tc>
          <w:tcPr>
            <w:tcW w:w="17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F355A" w14:textId="77777777" w:rsidR="00075A9F" w:rsidRPr="00326124" w:rsidRDefault="00075A9F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E9A74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Сечение, мм</w:t>
            </w:r>
            <w:r w:rsidRPr="00326124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84F65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Диаметр, D</w:t>
            </w:r>
            <w:r w:rsidRPr="00326124">
              <w:rPr>
                <w:sz w:val="22"/>
                <w:szCs w:val="22"/>
                <w:vertAlign w:val="subscript"/>
              </w:rPr>
              <w:t>пр</w:t>
            </w:r>
            <w:r w:rsidRPr="00326124">
              <w:rPr>
                <w:sz w:val="22"/>
                <w:szCs w:val="22"/>
              </w:rPr>
              <w:t>, мм</w:t>
            </w: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ACE2E" w14:textId="77777777" w:rsidR="00075A9F" w:rsidRPr="00326124" w:rsidRDefault="00075A9F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4712E" w14:textId="77777777" w:rsidR="00075A9F" w:rsidRPr="00326124" w:rsidRDefault="00075A9F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6F3F1" w14:textId="77777777" w:rsidR="00075A9F" w:rsidRPr="00326124" w:rsidRDefault="00075A9F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290C57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56B49" w:rsidRPr="00326124" w14:paraId="6D0F9DED" w14:textId="77777777" w:rsidTr="00156B49">
        <w:trPr>
          <w:trHeight w:val="600"/>
        </w:trPr>
        <w:tc>
          <w:tcPr>
            <w:tcW w:w="17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60E6E" w14:textId="39F418D3" w:rsidR="00156B49" w:rsidRPr="00326124" w:rsidRDefault="00156B49" w:rsidP="00A221CA">
            <w:pPr>
              <w:ind w:firstLine="0"/>
              <w:jc w:val="center"/>
              <w:rPr>
                <w:sz w:val="22"/>
                <w:szCs w:val="22"/>
              </w:rPr>
            </w:pPr>
            <w:r w:rsidRPr="007721BE">
              <w:rPr>
                <w:sz w:val="22"/>
                <w:szCs w:val="22"/>
              </w:rPr>
              <w:t>СС-</w:t>
            </w:r>
            <w:r>
              <w:rPr>
                <w:sz w:val="22"/>
                <w:szCs w:val="22"/>
              </w:rPr>
              <w:t>2</w:t>
            </w:r>
            <w:r w:rsidR="00A221CA">
              <w:rPr>
                <w:sz w:val="22"/>
                <w:szCs w:val="22"/>
              </w:rPr>
              <w:t>6</w:t>
            </w:r>
            <w:r w:rsidRPr="007721B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Pr="007721BE">
              <w:rPr>
                <w:sz w:val="22"/>
                <w:szCs w:val="22"/>
              </w:rPr>
              <w:t>-14-</w:t>
            </w:r>
            <w:r w:rsidR="00A221C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00</w:t>
            </w:r>
            <w:r w:rsidRPr="007721BE">
              <w:rPr>
                <w:sz w:val="22"/>
                <w:szCs w:val="22"/>
              </w:rPr>
              <w:t>/</w:t>
            </w:r>
            <w:r w:rsidR="00A221CA">
              <w:rPr>
                <w:sz w:val="22"/>
                <w:szCs w:val="22"/>
              </w:rPr>
              <w:t>18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44C1A" w14:textId="775B5193" w:rsidR="00156B49" w:rsidRPr="00326124" w:rsidRDefault="00A221CA" w:rsidP="00A221C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400/18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87FDA" w14:textId="146F7413" w:rsidR="00156B49" w:rsidRPr="00326124" w:rsidRDefault="00A221CA" w:rsidP="00156B4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D9215" w14:textId="2779496B" w:rsidR="00156B49" w:rsidRPr="00326124" w:rsidRDefault="00A221CA" w:rsidP="00156B4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9F8D6" w14:textId="38EC3731" w:rsidR="00156B49" w:rsidRPr="00326124" w:rsidRDefault="00A221CA" w:rsidP="00156B4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ABEEF9" w14:textId="26636C26" w:rsidR="00156B49" w:rsidRPr="00326124" w:rsidRDefault="00A221CA" w:rsidP="00156B4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BC05D" w14:textId="03F4B9A0" w:rsidR="00156B49" w:rsidRPr="00326124" w:rsidRDefault="00156B49" w:rsidP="00A221CA">
            <w:pPr>
              <w:ind w:firstLine="0"/>
              <w:jc w:val="center"/>
              <w:rPr>
                <w:sz w:val="22"/>
                <w:szCs w:val="22"/>
              </w:rPr>
            </w:pPr>
            <w:r w:rsidRPr="00156B49">
              <w:rPr>
                <w:sz w:val="22"/>
                <w:szCs w:val="22"/>
              </w:rPr>
              <w:t>САС-</w:t>
            </w:r>
            <w:r w:rsidR="00A221CA">
              <w:rPr>
                <w:sz w:val="22"/>
                <w:szCs w:val="22"/>
              </w:rPr>
              <w:t>400</w:t>
            </w:r>
            <w:bookmarkStart w:id="0" w:name="_GoBack"/>
            <w:bookmarkEnd w:id="0"/>
            <w:r w:rsidRPr="00156B49">
              <w:rPr>
                <w:sz w:val="22"/>
                <w:szCs w:val="22"/>
              </w:rPr>
              <w:t>-1</w:t>
            </w:r>
          </w:p>
        </w:tc>
      </w:tr>
    </w:tbl>
    <w:p w14:paraId="28F60B7B" w14:textId="77777777" w:rsidR="00A305DC" w:rsidRPr="00326124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8F60B7C" w14:textId="77777777" w:rsidR="00612811" w:rsidRPr="0032612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6124">
        <w:rPr>
          <w:b/>
          <w:bCs/>
          <w:sz w:val="26"/>
          <w:szCs w:val="26"/>
        </w:rPr>
        <w:t>Общие требования.</w:t>
      </w:r>
      <w:r w:rsidR="00E00392" w:rsidRPr="00326124">
        <w:rPr>
          <w:b/>
          <w:bCs/>
          <w:sz w:val="26"/>
          <w:szCs w:val="26"/>
        </w:rPr>
        <w:t xml:space="preserve"> </w:t>
      </w:r>
    </w:p>
    <w:p w14:paraId="28F60B7D" w14:textId="77777777" w:rsidR="00F64720" w:rsidRPr="00326124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26124">
        <w:rPr>
          <w:sz w:val="24"/>
          <w:szCs w:val="24"/>
        </w:rPr>
        <w:t>2.1.</w:t>
      </w:r>
      <w:r w:rsidR="00612811" w:rsidRPr="00326124">
        <w:rPr>
          <w:sz w:val="24"/>
          <w:szCs w:val="24"/>
        </w:rPr>
        <w:t xml:space="preserve"> </w:t>
      </w:r>
      <w:r w:rsidR="00F64720" w:rsidRPr="00326124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8F60B7E" w14:textId="77777777" w:rsidR="003453BC" w:rsidRPr="00326124" w:rsidRDefault="003453BC" w:rsidP="003453B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продукция должна быть новой, ранее не использованной;</w:t>
      </w:r>
    </w:p>
    <w:p w14:paraId="28F60B7F" w14:textId="77777777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28F60B80" w14:textId="77777777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8F60B82" w14:textId="24181AFF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BB6329" w:rsidRPr="00326124">
        <w:rPr>
          <w:sz w:val="24"/>
          <w:szCs w:val="24"/>
        </w:rPr>
        <w:t>ПАО</w:t>
      </w:r>
      <w:r w:rsidRPr="00326124">
        <w:rPr>
          <w:sz w:val="24"/>
          <w:szCs w:val="24"/>
        </w:rPr>
        <w:t xml:space="preserve"> «</w:t>
      </w:r>
      <w:r w:rsidR="00517C86">
        <w:rPr>
          <w:sz w:val="24"/>
          <w:szCs w:val="24"/>
        </w:rPr>
        <w:t>Россети Центр</w:t>
      </w:r>
      <w:r w:rsidRPr="00326124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8F60B83" w14:textId="171F2B88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BB6329" w:rsidRPr="00326124">
        <w:rPr>
          <w:sz w:val="24"/>
          <w:szCs w:val="24"/>
        </w:rPr>
        <w:t>ПАО</w:t>
      </w:r>
      <w:r w:rsidRPr="00326124">
        <w:rPr>
          <w:sz w:val="24"/>
          <w:szCs w:val="24"/>
        </w:rPr>
        <w:t xml:space="preserve"> «</w:t>
      </w:r>
      <w:r w:rsidR="00517C86">
        <w:rPr>
          <w:sz w:val="24"/>
          <w:szCs w:val="24"/>
        </w:rPr>
        <w:t>Россети Центр</w:t>
      </w:r>
      <w:r w:rsidRPr="00326124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8F60B84" w14:textId="261C8ED6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B6329" w:rsidRPr="00326124">
        <w:rPr>
          <w:sz w:val="24"/>
          <w:szCs w:val="24"/>
        </w:rPr>
        <w:t>ПАО</w:t>
      </w:r>
      <w:r w:rsidRPr="00326124">
        <w:rPr>
          <w:sz w:val="24"/>
          <w:szCs w:val="24"/>
        </w:rPr>
        <w:t xml:space="preserve"> «Россети»;</w:t>
      </w:r>
    </w:p>
    <w:p w14:paraId="28F60B85" w14:textId="159B6534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B6329" w:rsidRPr="00326124">
        <w:rPr>
          <w:sz w:val="24"/>
          <w:szCs w:val="24"/>
        </w:rPr>
        <w:t>ПАО</w:t>
      </w:r>
      <w:r w:rsidRPr="00326124">
        <w:rPr>
          <w:sz w:val="24"/>
          <w:szCs w:val="24"/>
        </w:rPr>
        <w:t xml:space="preserve"> «</w:t>
      </w:r>
      <w:r w:rsidR="00DE3112" w:rsidRPr="00326124">
        <w:rPr>
          <w:sz w:val="24"/>
          <w:szCs w:val="24"/>
        </w:rPr>
        <w:t>Россети</w:t>
      </w:r>
      <w:r w:rsidRPr="00326124">
        <w:rPr>
          <w:sz w:val="24"/>
          <w:szCs w:val="24"/>
        </w:rPr>
        <w:t>»;</w:t>
      </w:r>
    </w:p>
    <w:p w14:paraId="28F60B86" w14:textId="0E7205CE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90B4D" w:rsidRPr="00326124">
        <w:rPr>
          <w:sz w:val="24"/>
          <w:szCs w:val="24"/>
        </w:rPr>
        <w:t>продукции</w:t>
      </w:r>
      <w:r w:rsidRPr="00326124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8F60B87" w14:textId="77777777" w:rsidR="00FB7AEF" w:rsidRPr="00326124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26124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326124">
        <w:rPr>
          <w:sz w:val="24"/>
          <w:szCs w:val="24"/>
        </w:rPr>
        <w:t xml:space="preserve"> </w:t>
      </w:r>
    </w:p>
    <w:p w14:paraId="28F60B88" w14:textId="63BE81FD" w:rsidR="00DE0C6D" w:rsidRPr="00326124" w:rsidRDefault="00843900" w:rsidP="003471D1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26124">
        <w:rPr>
          <w:sz w:val="24"/>
          <w:szCs w:val="24"/>
        </w:rPr>
        <w:tab/>
      </w:r>
      <w:r w:rsidRPr="00326124">
        <w:rPr>
          <w:sz w:val="24"/>
          <w:szCs w:val="24"/>
        </w:rPr>
        <w:tab/>
        <w:t xml:space="preserve">2.2. </w:t>
      </w:r>
      <w:r w:rsidR="00D01A69">
        <w:rPr>
          <w:sz w:val="24"/>
          <w:szCs w:val="24"/>
        </w:rPr>
        <w:t>Победитель закупки</w:t>
      </w:r>
      <w:r w:rsidR="00F64720" w:rsidRPr="00326124">
        <w:rPr>
          <w:sz w:val="24"/>
          <w:szCs w:val="24"/>
        </w:rPr>
        <w:t xml:space="preserve"> на право заключения </w:t>
      </w:r>
      <w:r w:rsidR="003B649D">
        <w:rPr>
          <w:sz w:val="24"/>
          <w:szCs w:val="24"/>
        </w:rPr>
        <w:t>договора на поставку заявленной номенклатуры</w:t>
      </w:r>
      <w:r w:rsidR="00F64720" w:rsidRPr="00326124">
        <w:rPr>
          <w:sz w:val="24"/>
          <w:szCs w:val="24"/>
        </w:rPr>
        <w:t xml:space="preserve"> для нужд </w:t>
      </w:r>
      <w:r w:rsidR="00BB6329" w:rsidRPr="00326124">
        <w:rPr>
          <w:sz w:val="24"/>
          <w:szCs w:val="24"/>
        </w:rPr>
        <w:t>ПАО</w:t>
      </w:r>
      <w:r w:rsidR="00F64720" w:rsidRPr="00326124">
        <w:rPr>
          <w:sz w:val="24"/>
          <w:szCs w:val="24"/>
        </w:rPr>
        <w:t xml:space="preserve"> «</w:t>
      </w:r>
      <w:r w:rsidR="00517C86">
        <w:rPr>
          <w:sz w:val="24"/>
          <w:szCs w:val="24"/>
        </w:rPr>
        <w:t>Россети Центр</w:t>
      </w:r>
      <w:r w:rsidR="00F64720" w:rsidRPr="00326124">
        <w:rPr>
          <w:sz w:val="24"/>
          <w:szCs w:val="24"/>
        </w:rPr>
        <w:t xml:space="preserve">» обязан предоставить </w:t>
      </w:r>
      <w:r w:rsidR="00443642">
        <w:rPr>
          <w:sz w:val="24"/>
          <w:szCs w:val="24"/>
        </w:rPr>
        <w:t>при поставке товара</w:t>
      </w:r>
      <w:r w:rsidR="00F64720" w:rsidRPr="00326124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3A0A13">
        <w:rPr>
          <w:sz w:val="24"/>
          <w:szCs w:val="24"/>
        </w:rPr>
        <w:t>Данные документы должны подтверждать</w:t>
      </w:r>
      <w:r w:rsidR="00F64720" w:rsidRPr="00326124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26124">
        <w:rPr>
          <w:sz w:val="24"/>
          <w:szCs w:val="24"/>
        </w:rPr>
        <w:t>.</w:t>
      </w:r>
    </w:p>
    <w:p w14:paraId="28F60B89" w14:textId="77777777" w:rsidR="008641F6" w:rsidRPr="00326124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2.3. </w:t>
      </w:r>
      <w:r w:rsidR="001C72DB" w:rsidRPr="00326124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26124">
        <w:rPr>
          <w:sz w:val="24"/>
          <w:szCs w:val="24"/>
        </w:rPr>
        <w:t>установок» (ПУЭ) (7-е издание) и</w:t>
      </w:r>
      <w:r w:rsidR="001C72DB" w:rsidRPr="00326124">
        <w:rPr>
          <w:sz w:val="24"/>
          <w:szCs w:val="24"/>
        </w:rPr>
        <w:t xml:space="preserve"> требованиям</w:t>
      </w:r>
      <w:r w:rsidR="00817119" w:rsidRPr="00326124">
        <w:rPr>
          <w:sz w:val="24"/>
          <w:szCs w:val="24"/>
        </w:rPr>
        <w:t>:</w:t>
      </w:r>
      <w:r w:rsidR="001C72DB" w:rsidRPr="00326124">
        <w:rPr>
          <w:sz w:val="24"/>
          <w:szCs w:val="24"/>
        </w:rPr>
        <w:t xml:space="preserve"> </w:t>
      </w:r>
    </w:p>
    <w:p w14:paraId="28F60B8A" w14:textId="242208C1" w:rsidR="0052681C" w:rsidRPr="00326124" w:rsidRDefault="00E20590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ТУ-3449-031</w:t>
      </w:r>
      <w:r w:rsidR="000F2220" w:rsidRPr="00326124">
        <w:rPr>
          <w:sz w:val="24"/>
          <w:szCs w:val="24"/>
        </w:rPr>
        <w:t>-27560230-06 «</w:t>
      </w:r>
      <w:r w:rsidR="000F2220" w:rsidRPr="00326124">
        <w:rPr>
          <w:bCs/>
          <w:sz w:val="24"/>
          <w:szCs w:val="24"/>
        </w:rPr>
        <w:t>Зажимы соединительные спиральные типа СС-Dпр-ХХ для проводов и тросов ВЛ»</w:t>
      </w:r>
      <w:r w:rsidR="00AC72F6" w:rsidRPr="00326124">
        <w:rPr>
          <w:bCs/>
          <w:sz w:val="24"/>
          <w:szCs w:val="24"/>
        </w:rPr>
        <w:t>;</w:t>
      </w:r>
    </w:p>
    <w:p w14:paraId="28F60B8B" w14:textId="77777777" w:rsidR="00F612AC" w:rsidRPr="00326124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326124">
        <w:rPr>
          <w:sz w:val="24"/>
          <w:szCs w:val="24"/>
        </w:rPr>
        <w:t>.</w:t>
      </w:r>
    </w:p>
    <w:p w14:paraId="2878DA74" w14:textId="77777777" w:rsidR="001A6699" w:rsidRPr="00326124" w:rsidRDefault="00843900" w:rsidP="001A669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26124">
        <w:rPr>
          <w:sz w:val="24"/>
          <w:szCs w:val="24"/>
        </w:rPr>
        <w:t xml:space="preserve">2.4. </w:t>
      </w:r>
      <w:r w:rsidR="001A6699" w:rsidRPr="00326124">
        <w:rPr>
          <w:sz w:val="24"/>
          <w:szCs w:val="24"/>
        </w:rPr>
        <w:t>Упаковка, транспортирование, условия и сроки хранения.</w:t>
      </w:r>
    </w:p>
    <w:p w14:paraId="3F615614" w14:textId="77777777" w:rsidR="001A6699" w:rsidRPr="00326124" w:rsidRDefault="001A6699" w:rsidP="001A6699">
      <w:pPr>
        <w:spacing w:line="276" w:lineRule="auto"/>
        <w:ind w:firstLine="709"/>
        <w:rPr>
          <w:sz w:val="24"/>
          <w:szCs w:val="24"/>
        </w:rPr>
      </w:pPr>
      <w:r w:rsidRPr="00326124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430111D" w14:textId="77777777" w:rsidR="001A6699" w:rsidRPr="00326124" w:rsidRDefault="001A6699" w:rsidP="001A6699">
      <w:pPr>
        <w:spacing w:line="276" w:lineRule="auto"/>
        <w:ind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30D42D4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EC988D1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492B6E9" w14:textId="77777777" w:rsidR="001A6699" w:rsidRPr="00326124" w:rsidRDefault="001A6699" w:rsidP="001A669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26124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B7FBB38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E3E447C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5D62D87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49D5DC6" w14:textId="77777777" w:rsidR="001A6699" w:rsidRPr="00326124" w:rsidRDefault="001A6699" w:rsidP="001A66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6124">
        <w:rPr>
          <w:b/>
          <w:bCs/>
          <w:sz w:val="26"/>
          <w:szCs w:val="26"/>
        </w:rPr>
        <w:t>Гарантийные обязательства.</w:t>
      </w:r>
    </w:p>
    <w:p w14:paraId="64234494" w14:textId="51AAA565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Гарантия на поставляемую продукцию должна ра</w:t>
      </w:r>
      <w:r w:rsidR="00326124">
        <w:rPr>
          <w:sz w:val="24"/>
          <w:szCs w:val="24"/>
        </w:rPr>
        <w:t>спространяться не менее чем на 60</w:t>
      </w:r>
      <w:r w:rsidRPr="00326124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26124">
        <w:rPr>
          <w:szCs w:val="24"/>
        </w:rPr>
        <w:t>л</w:t>
      </w:r>
      <w:r w:rsidRPr="00326124">
        <w:rPr>
          <w:sz w:val="24"/>
          <w:szCs w:val="24"/>
        </w:rPr>
        <w:t>инейн</w:t>
      </w:r>
      <w:r w:rsidRPr="00326124">
        <w:rPr>
          <w:szCs w:val="24"/>
        </w:rPr>
        <w:t xml:space="preserve">ой </w:t>
      </w:r>
      <w:r w:rsidRPr="00326124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0ABED4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47956C" w14:textId="77777777" w:rsidR="001A6699" w:rsidRPr="00326124" w:rsidRDefault="001A6699" w:rsidP="001A66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26124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83C11DF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3867659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877021C" w14:textId="77777777" w:rsidR="001A6699" w:rsidRPr="00326124" w:rsidRDefault="001A6699" w:rsidP="001A66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612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898B47B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5509107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>- паспорт по нормативной документации, утвержденной в установленном порядке;</w:t>
      </w:r>
    </w:p>
    <w:p w14:paraId="7ED871D0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0932236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7944FF4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FCC116A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2C4FE2D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A57E90D" w14:textId="77777777" w:rsidR="001A6699" w:rsidRPr="00326124" w:rsidRDefault="001A6699" w:rsidP="001A669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326124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5994765B" w14:textId="77777777" w:rsidR="001A6699" w:rsidRPr="00326124" w:rsidRDefault="001A6699" w:rsidP="001A669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F8D6AB5" w14:textId="77777777" w:rsidR="001A6699" w:rsidRPr="00326124" w:rsidRDefault="001A6699" w:rsidP="001A669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26124">
        <w:rPr>
          <w:b/>
          <w:bCs/>
          <w:sz w:val="26"/>
          <w:szCs w:val="26"/>
        </w:rPr>
        <w:t>Правила приемки продукции.</w:t>
      </w:r>
    </w:p>
    <w:p w14:paraId="5F437FF0" w14:textId="5D6EC6FA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17C86">
        <w:rPr>
          <w:szCs w:val="24"/>
        </w:rPr>
        <w:t>Россети Центр</w:t>
      </w:r>
      <w:r w:rsidRPr="00326124">
        <w:rPr>
          <w:szCs w:val="24"/>
        </w:rPr>
        <w:t>» и ответственными представителями Поставщика при получении их на склад.</w:t>
      </w:r>
    </w:p>
    <w:p w14:paraId="3B900064" w14:textId="77777777" w:rsidR="001A6699" w:rsidRPr="00326124" w:rsidRDefault="001A6699" w:rsidP="001A669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E6BCCE1" w14:textId="77777777" w:rsidR="001A6699" w:rsidRPr="00326124" w:rsidRDefault="001A6699" w:rsidP="001A6699">
      <w:pPr>
        <w:rPr>
          <w:sz w:val="26"/>
          <w:szCs w:val="26"/>
        </w:rPr>
      </w:pPr>
    </w:p>
    <w:p w14:paraId="289F9155" w14:textId="77777777" w:rsidR="001A6699" w:rsidRPr="00326124" w:rsidRDefault="001A6699" w:rsidP="001A6699">
      <w:pPr>
        <w:rPr>
          <w:sz w:val="26"/>
          <w:szCs w:val="26"/>
        </w:rPr>
      </w:pPr>
    </w:p>
    <w:p w14:paraId="0C972932" w14:textId="77777777" w:rsidR="001A6699" w:rsidRPr="00326124" w:rsidRDefault="001A6699" w:rsidP="001A6699">
      <w:pPr>
        <w:ind w:firstLine="0"/>
        <w:rPr>
          <w:sz w:val="26"/>
          <w:szCs w:val="26"/>
        </w:rPr>
      </w:pPr>
      <w:r w:rsidRPr="00326124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E14294D" w14:textId="77777777" w:rsidR="001A6699" w:rsidRPr="00326124" w:rsidRDefault="001A6699" w:rsidP="001A6699">
      <w:pPr>
        <w:ind w:firstLine="0"/>
        <w:rPr>
          <w:sz w:val="22"/>
          <w:szCs w:val="22"/>
        </w:rPr>
      </w:pPr>
      <w:r w:rsidRPr="00326124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28F60BAC" w14:textId="2D797B38" w:rsidR="008A5CA5" w:rsidRPr="00326124" w:rsidRDefault="008A5CA5" w:rsidP="001A669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32612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68BB4" w14:textId="77777777" w:rsidR="00327C5C" w:rsidRDefault="00327C5C">
      <w:r>
        <w:separator/>
      </w:r>
    </w:p>
  </w:endnote>
  <w:endnote w:type="continuationSeparator" w:id="0">
    <w:p w14:paraId="3FF9FC16" w14:textId="77777777" w:rsidR="00327C5C" w:rsidRDefault="00327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37396" w14:textId="77777777" w:rsidR="00327C5C" w:rsidRDefault="00327C5C">
      <w:r>
        <w:separator/>
      </w:r>
    </w:p>
  </w:footnote>
  <w:footnote w:type="continuationSeparator" w:id="0">
    <w:p w14:paraId="6594EF8B" w14:textId="77777777" w:rsidR="00327C5C" w:rsidRDefault="00327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60BB7" w14:textId="77777777" w:rsidR="00AD7048" w:rsidRDefault="002334D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8F60BB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B9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61BF"/>
    <w:rsid w:val="00057FBD"/>
    <w:rsid w:val="00062FD5"/>
    <w:rsid w:val="000630F6"/>
    <w:rsid w:val="00064749"/>
    <w:rsid w:val="00071958"/>
    <w:rsid w:val="0007491B"/>
    <w:rsid w:val="00075A9F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214F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A4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2220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49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66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4DE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096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053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124"/>
    <w:rsid w:val="003270AA"/>
    <w:rsid w:val="00327C5C"/>
    <w:rsid w:val="003317E2"/>
    <w:rsid w:val="00331BAE"/>
    <w:rsid w:val="0033432F"/>
    <w:rsid w:val="00340419"/>
    <w:rsid w:val="0034536F"/>
    <w:rsid w:val="003453BC"/>
    <w:rsid w:val="003471D1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B53"/>
    <w:rsid w:val="00382FEA"/>
    <w:rsid w:val="00384B72"/>
    <w:rsid w:val="00384D9C"/>
    <w:rsid w:val="003918DA"/>
    <w:rsid w:val="00391F3C"/>
    <w:rsid w:val="00393C53"/>
    <w:rsid w:val="00395E7A"/>
    <w:rsid w:val="0039649E"/>
    <w:rsid w:val="003A0A13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49D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642"/>
    <w:rsid w:val="004437D3"/>
    <w:rsid w:val="00445474"/>
    <w:rsid w:val="00446793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7CBF"/>
    <w:rsid w:val="00470B59"/>
    <w:rsid w:val="00470D7E"/>
    <w:rsid w:val="00471A89"/>
    <w:rsid w:val="00472626"/>
    <w:rsid w:val="00475718"/>
    <w:rsid w:val="00476AD6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B4D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17C86"/>
    <w:rsid w:val="00521C4A"/>
    <w:rsid w:val="0052201D"/>
    <w:rsid w:val="005223E8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0D5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2B9E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E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279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21BE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1D5C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3C0B"/>
    <w:rsid w:val="007E5260"/>
    <w:rsid w:val="007F04C6"/>
    <w:rsid w:val="007F0742"/>
    <w:rsid w:val="007F1E2C"/>
    <w:rsid w:val="007F202C"/>
    <w:rsid w:val="007F2E41"/>
    <w:rsid w:val="007F3230"/>
    <w:rsid w:val="007F4188"/>
    <w:rsid w:val="007F519B"/>
    <w:rsid w:val="007F5FE9"/>
    <w:rsid w:val="007F6916"/>
    <w:rsid w:val="007F6D5F"/>
    <w:rsid w:val="007F6FA3"/>
    <w:rsid w:val="008006BC"/>
    <w:rsid w:val="00800BA0"/>
    <w:rsid w:val="00800BAF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4DE6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441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055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CA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315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4281"/>
    <w:rsid w:val="00AC53F7"/>
    <w:rsid w:val="00AC72F6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5F6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329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4A3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780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69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C97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3112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590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0AA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4A2E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F60B62"/>
  <w15:docId w15:val="{3CEAFCD1-5841-4012-9A98-9CA519A72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83943-260E-47C6-BEEB-606D2A2ECB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28D73-6AC2-4392-B19B-F95A2C64A51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AD03FB9-0660-4172-B600-E683690F0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E45572-1F53-4039-8E90-6418856FC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8</TotalTime>
  <Pages>4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Губин Павел Николаевич</cp:lastModifiedBy>
  <cp:revision>8</cp:revision>
  <cp:lastPrinted>2010-09-30T14:29:00Z</cp:lastPrinted>
  <dcterms:created xsi:type="dcterms:W3CDTF">2023-08-29T10:59:00Z</dcterms:created>
  <dcterms:modified xsi:type="dcterms:W3CDTF">2023-08-29T11:08:00Z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